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283230A7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14:paraId="288138E8" w14:textId="77777777" w:rsidR="009B0553" w:rsidRPr="009B0553" w:rsidRDefault="009B0553" w:rsidP="009B0553"/>
    <w:p w14:paraId="424DC48C" w14:textId="77777777" w:rsidR="009B0553" w:rsidRPr="000364A0" w:rsidRDefault="009B0553" w:rsidP="009B0553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14:paraId="787D04C0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B0553" w:rsidRPr="007372F2" w14:paraId="4DED5532" w14:textId="77777777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39EEBE58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768375553" w:edGrp="everyone"/>
        <w:tc>
          <w:tcPr>
            <w:tcW w:w="3306" w:type="pct"/>
            <w:shd w:val="clear" w:color="auto" w:fill="auto"/>
            <w:vAlign w:val="center"/>
          </w:tcPr>
          <w:p w14:paraId="1708F6B6" w14:textId="77777777" w:rsidR="009B0553" w:rsidRPr="007372F2" w:rsidRDefault="009B0553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768375553"/>
          </w:p>
        </w:tc>
      </w:tr>
    </w:tbl>
    <w:p w14:paraId="2801F92A" w14:textId="1D8705C8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5FF58A8B" w14:textId="77777777" w:rsidR="0094431C" w:rsidRPr="00B1604C" w:rsidRDefault="0094431C" w:rsidP="00D47896">
      <w:pPr>
        <w:rPr>
          <w:rFonts w:asciiTheme="minorHAnsi" w:hAnsiTheme="minorHAnsi"/>
          <w:sz w:val="20"/>
          <w:szCs w:val="20"/>
        </w:rPr>
      </w:pPr>
    </w:p>
    <w:p w14:paraId="6836BD1D" w14:textId="7E099120" w:rsidR="00672AED" w:rsidRPr="00672AED" w:rsidRDefault="00D47896" w:rsidP="00672AED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2AED" w:rsidRPr="00672AED">
        <w:rPr>
          <w:rFonts w:asciiTheme="minorHAnsi" w:hAnsiTheme="minorHAnsi" w:cstheme="minorHAnsi"/>
          <w:b/>
          <w:sz w:val="20"/>
          <w:szCs w:val="20"/>
        </w:rPr>
        <w:t>Izdelava, implementacija in vzdrževanje poslovno informacijskega sistema eAKOS</w:t>
      </w:r>
    </w:p>
    <w:p w14:paraId="6EC09274" w14:textId="138B75E6" w:rsidR="00D47896" w:rsidRDefault="00D47896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48"/>
        <w:gridCol w:w="810"/>
        <w:gridCol w:w="989"/>
        <w:gridCol w:w="1182"/>
        <w:gridCol w:w="706"/>
        <w:gridCol w:w="1274"/>
      </w:tblGrid>
      <w:tr w:rsidR="007579B5" w:rsidRPr="003D5A53" w14:paraId="7E54C5DB" w14:textId="77777777" w:rsidTr="00194E25">
        <w:trPr>
          <w:trHeight w:val="454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14:paraId="218293B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ZŠ</w:t>
            </w:r>
          </w:p>
        </w:tc>
        <w:tc>
          <w:tcPr>
            <w:tcW w:w="3548" w:type="dxa"/>
            <w:shd w:val="clear" w:color="auto" w:fill="F2F2F2" w:themeFill="background1" w:themeFillShade="F2"/>
            <w:vAlign w:val="center"/>
            <w:hideMark/>
          </w:tcPr>
          <w:p w14:paraId="2969AB0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810" w:type="dxa"/>
            <w:shd w:val="clear" w:color="auto" w:fill="F2F2F2" w:themeFill="background1" w:themeFillShade="F2"/>
            <w:vAlign w:val="center"/>
            <w:hideMark/>
          </w:tcPr>
          <w:p w14:paraId="55D1D87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14:paraId="6E6A59A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14:paraId="00FDF7EC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14:paraId="2A1CB84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14:paraId="2AD667B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7579B5" w:rsidRPr="003D5A53" w14:paraId="05D976E4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15374EDF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FIKSNI DEL</w:t>
            </w:r>
          </w:p>
        </w:tc>
      </w:tr>
      <w:tr w:rsidR="007579B5" w:rsidRPr="003D5A53" w14:paraId="370A7EDA" w14:textId="77777777" w:rsidTr="00194E2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02B2ACF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BA18886" w14:textId="59C9316F" w:rsidR="007579B5" w:rsidRPr="00672AED" w:rsidRDefault="00672AED" w:rsidP="00672AED">
            <w:pPr>
              <w:contextualSpacing/>
              <w:jc w:val="left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  <w:r w:rsidRPr="00672AED">
              <w:rPr>
                <w:rFonts w:ascii="Calibri" w:hAnsi="Calibri" w:cs="Calibri"/>
                <w:sz w:val="20"/>
                <w:szCs w:val="20"/>
              </w:rPr>
              <w:t>Izdelava, implementacija in vzdrževanje poslovno informacijskega sistema eAKOS skladno z zahtevami iz tehničnih specifikacij</w:t>
            </w:r>
            <w:r>
              <w:rPr>
                <w:rStyle w:val="Sprotnaopomba-sklic"/>
                <w:rFonts w:asciiTheme="minorHAnsi" w:eastAsiaTheme="minorHAnsi" w:hAnsiTheme="minorHAnsi"/>
                <w:bCs/>
                <w:color w:val="000000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EFF3089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3EF5B68F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</w:t>
            </w:r>
          </w:p>
        </w:tc>
        <w:permStart w:id="137452723" w:edGrp="everyone"/>
        <w:tc>
          <w:tcPr>
            <w:tcW w:w="1182" w:type="dxa"/>
            <w:shd w:val="clear" w:color="auto" w:fill="auto"/>
            <w:vAlign w:val="center"/>
            <w:hideMark/>
          </w:tcPr>
          <w:p w14:paraId="73696E07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7452723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EAEF9D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060727589" w:edGrp="everyone"/>
        <w:tc>
          <w:tcPr>
            <w:tcW w:w="1274" w:type="dxa"/>
            <w:shd w:val="clear" w:color="auto" w:fill="auto"/>
            <w:vAlign w:val="center"/>
            <w:hideMark/>
          </w:tcPr>
          <w:p w14:paraId="09B31A74" w14:textId="4AB0290A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60727589"/>
          </w:p>
        </w:tc>
      </w:tr>
      <w:tr w:rsidR="007579B5" w:rsidRPr="003D5A53" w14:paraId="3FBC4AC9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BC5DA6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fiksni del (v EUR)</w:t>
            </w:r>
          </w:p>
        </w:tc>
        <w:permStart w:id="479594062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60588A3E" w14:textId="0C833D89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79594062"/>
          </w:p>
        </w:tc>
      </w:tr>
      <w:tr w:rsidR="007579B5" w:rsidRPr="003D5A53" w:rsidDel="00C47BE9" w14:paraId="4910BF61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58DC7D4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fiksni del (v EUR)</w:t>
            </w:r>
          </w:p>
        </w:tc>
        <w:permStart w:id="1034508735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1B37DC72" w14:textId="5B4FECED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4508735"/>
          </w:p>
        </w:tc>
      </w:tr>
      <w:tr w:rsidR="007579B5" w:rsidRPr="003D5A53" w:rsidDel="00C47BE9" w14:paraId="667AC070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228ACE65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fiksni del (v EUR)</w:t>
            </w:r>
          </w:p>
        </w:tc>
        <w:permStart w:id="185155181" w:edGrp="everyone"/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421CD095" w14:textId="72E9FF9B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5155181"/>
          </w:p>
        </w:tc>
      </w:tr>
      <w:tr w:rsidR="007579B5" w:rsidRPr="003D5A53" w14:paraId="358F72FC" w14:textId="77777777" w:rsidTr="007932D6">
        <w:trPr>
          <w:trHeight w:val="283"/>
        </w:trPr>
        <w:tc>
          <w:tcPr>
            <w:tcW w:w="9077" w:type="dxa"/>
            <w:gridSpan w:val="7"/>
            <w:shd w:val="clear" w:color="auto" w:fill="DBE5F1" w:themeFill="accent1" w:themeFillTint="33"/>
            <w:vAlign w:val="center"/>
          </w:tcPr>
          <w:p w14:paraId="0E358080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VARIABILNI DEL</w:t>
            </w:r>
          </w:p>
        </w:tc>
      </w:tr>
      <w:tr w:rsidR="007579B5" w:rsidRPr="003D5A53" w14:paraId="663B86C9" w14:textId="77777777" w:rsidTr="00194E25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14:paraId="6CBD6BC4" w14:textId="06771E08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1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9DC30C5" w14:textId="17EAAC15" w:rsidR="007579B5" w:rsidRPr="003D5A53" w:rsidRDefault="00E14915" w:rsidP="005B5C81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Vzdrževanje in pomoč uporabnikom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47D09B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11A9863" w14:textId="5BA25AE7" w:rsidR="007579B5" w:rsidRPr="003D5A53" w:rsidRDefault="005B5C81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100</w:t>
            </w:r>
          </w:p>
        </w:tc>
        <w:permStart w:id="416747784" w:edGrp="everyone"/>
        <w:tc>
          <w:tcPr>
            <w:tcW w:w="1182" w:type="dxa"/>
            <w:shd w:val="clear" w:color="auto" w:fill="auto"/>
            <w:vAlign w:val="center"/>
          </w:tcPr>
          <w:p w14:paraId="4454CBC8" w14:textId="77777777" w:rsidR="007579B5" w:rsidRPr="003D5A53" w:rsidRDefault="007579B5" w:rsidP="007932D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16747784"/>
          </w:p>
        </w:tc>
        <w:tc>
          <w:tcPr>
            <w:tcW w:w="706" w:type="dxa"/>
            <w:shd w:val="clear" w:color="auto" w:fill="auto"/>
            <w:vAlign w:val="center"/>
          </w:tcPr>
          <w:p w14:paraId="041A8BE1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9797326" w:edGrp="everyone"/>
        <w:tc>
          <w:tcPr>
            <w:tcW w:w="1274" w:type="dxa"/>
            <w:shd w:val="clear" w:color="auto" w:fill="auto"/>
            <w:vAlign w:val="center"/>
          </w:tcPr>
          <w:p w14:paraId="0974F083" w14:textId="77777777" w:rsidR="007579B5" w:rsidRPr="003D5A53" w:rsidRDefault="007579B5" w:rsidP="007579B5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9797326"/>
          </w:p>
        </w:tc>
      </w:tr>
      <w:tr w:rsidR="007579B5" w:rsidRPr="003D5A53" w14:paraId="7CB04501" w14:textId="77777777" w:rsidTr="00194E25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14:paraId="5B3B0822" w14:textId="434A3742" w:rsidR="007579B5" w:rsidRPr="003D5A53" w:rsidRDefault="007579B5" w:rsidP="007932D6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2</w:t>
            </w:r>
            <w:r w:rsidRPr="003D5A53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02B3F159" w14:textId="21D30EE6" w:rsidR="007579B5" w:rsidRPr="003D5A53" w:rsidRDefault="007579B5" w:rsidP="007932D6">
            <w:pP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Nadgradnj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C3E9383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7ADDA91" w14:textId="03B28A85" w:rsidR="007579B5" w:rsidRPr="003D5A53" w:rsidRDefault="00672AED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40</w:t>
            </w:r>
            <w:r w:rsidR="005B5C81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0</w:t>
            </w:r>
          </w:p>
        </w:tc>
        <w:permStart w:id="1598424589" w:edGrp="everyone"/>
        <w:tc>
          <w:tcPr>
            <w:tcW w:w="1182" w:type="dxa"/>
            <w:shd w:val="clear" w:color="auto" w:fill="auto"/>
            <w:vAlign w:val="center"/>
            <w:hideMark/>
          </w:tcPr>
          <w:p w14:paraId="03A6AC38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98424589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2C299505" w14:textId="77777777" w:rsidR="007579B5" w:rsidRPr="003D5A53" w:rsidRDefault="007579B5" w:rsidP="007932D6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982206046" w:edGrp="everyone"/>
        <w:tc>
          <w:tcPr>
            <w:tcW w:w="1274" w:type="dxa"/>
            <w:shd w:val="clear" w:color="auto" w:fill="auto"/>
            <w:vAlign w:val="center"/>
            <w:hideMark/>
          </w:tcPr>
          <w:p w14:paraId="5246AEE4" w14:textId="5ED60F14" w:rsidR="007579B5" w:rsidRPr="003D5A53" w:rsidRDefault="007579B5" w:rsidP="007579B5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82206046"/>
          </w:p>
        </w:tc>
      </w:tr>
      <w:tr w:rsidR="007579B5" w:rsidRPr="003D5A53" w14:paraId="11F9A4DA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2015BBC8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CD1A6D1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489517123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89517123"/>
          </w:p>
        </w:tc>
      </w:tr>
      <w:tr w:rsidR="007579B5" w:rsidRPr="003D5A53" w:rsidDel="00C47BE9" w14:paraId="68AEB4C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3135FBAA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F0472A2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3663437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6634377"/>
          </w:p>
        </w:tc>
      </w:tr>
      <w:tr w:rsidR="007579B5" w:rsidRPr="003D5A53" w:rsidDel="00C47BE9" w14:paraId="05A1B4E8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115AF15F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za variabilni del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8EA7545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688553349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88553349"/>
          </w:p>
        </w:tc>
      </w:tr>
      <w:tr w:rsidR="007579B5" w:rsidRPr="003D5A53" w:rsidDel="00C47BE9" w14:paraId="4B777D3E" w14:textId="77777777" w:rsidTr="007932D6">
        <w:trPr>
          <w:trHeight w:val="283"/>
        </w:trPr>
        <w:tc>
          <w:tcPr>
            <w:tcW w:w="7097" w:type="dxa"/>
            <w:gridSpan w:val="5"/>
            <w:shd w:val="clear" w:color="auto" w:fill="DBE5F1" w:themeFill="accent1" w:themeFillTint="33"/>
            <w:vAlign w:val="center"/>
          </w:tcPr>
          <w:p w14:paraId="27A5DDC8" w14:textId="77777777" w:rsidR="007579B5" w:rsidRPr="003D5A53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</w:p>
        </w:tc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213A0FA9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</w:p>
        </w:tc>
      </w:tr>
      <w:tr w:rsidR="007579B5" w:rsidRPr="003D5A53" w14:paraId="21EFEE15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</w:tcPr>
          <w:p w14:paraId="420C8BDD" w14:textId="77777777" w:rsidR="007579B5" w:rsidRPr="003D5A53" w:rsidRDefault="007579B5" w:rsidP="007932D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14:paraId="765E7D0A" w14:textId="77777777" w:rsidR="007579B5" w:rsidRPr="003D5A53" w:rsidRDefault="007579B5" w:rsidP="007579B5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  <w:permStart w:id="17030291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703029174"/>
          </w:p>
        </w:tc>
      </w:tr>
      <w:tr w:rsidR="007579B5" w:rsidRPr="003D5A53" w:rsidDel="00C47BE9" w14:paraId="334A4FDE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0C8D62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3D5A53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7062F1E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25521674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25521674"/>
          </w:p>
        </w:tc>
      </w:tr>
      <w:tr w:rsidR="007579B5" w:rsidRPr="003D5A53" w:rsidDel="00C47BE9" w14:paraId="58AF72DC" w14:textId="77777777" w:rsidTr="007579B5">
        <w:trPr>
          <w:trHeight w:val="283"/>
        </w:trPr>
        <w:tc>
          <w:tcPr>
            <w:tcW w:w="7097" w:type="dxa"/>
            <w:gridSpan w:val="5"/>
            <w:shd w:val="clear" w:color="auto" w:fill="F2F2F2" w:themeFill="background1" w:themeFillShade="F2"/>
            <w:vAlign w:val="center"/>
            <w:hideMark/>
          </w:tcPr>
          <w:p w14:paraId="44E6B371" w14:textId="77777777" w:rsidR="007579B5" w:rsidRPr="003D5A53" w:rsidDel="00C47BE9" w:rsidRDefault="007579B5" w:rsidP="007932D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3D5A53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3D5A53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17ECDF1" w14:textId="77777777" w:rsidR="007579B5" w:rsidRPr="003D5A53" w:rsidDel="00C47BE9" w:rsidRDefault="007579B5" w:rsidP="007579B5">
            <w:pPr>
              <w:jc w:val="righ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3D5A53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  <w:permStart w:id="80238237" w:edGrp="everyone"/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3D5A5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80238237"/>
          </w:p>
        </w:tc>
      </w:tr>
    </w:tbl>
    <w:p w14:paraId="176383E6" w14:textId="77777777" w:rsidR="0094431C" w:rsidRDefault="0094431C" w:rsidP="00D47896">
      <w:pPr>
        <w:contextualSpacing/>
        <w:rPr>
          <w:rFonts w:asciiTheme="minorHAnsi" w:hAnsiTheme="minorHAnsi"/>
          <w:sz w:val="20"/>
          <w:szCs w:val="20"/>
        </w:rPr>
      </w:pPr>
    </w:p>
    <w:p w14:paraId="5271C52B" w14:textId="327D9901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14:paraId="71A5E5C0" w14:textId="77777777" w:rsidR="00D47896" w:rsidRPr="00B1604C" w:rsidRDefault="00D47896" w:rsidP="00D4789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46BDC82" w14:textId="77777777" w:rsidR="00D47896" w:rsidRPr="00B1604C" w:rsidRDefault="00D47896" w:rsidP="00D4789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EE126" w14:textId="77777777" w:rsidR="003D120D" w:rsidRDefault="003D120D" w:rsidP="00184F9B">
      <w:r>
        <w:separator/>
      </w:r>
    </w:p>
  </w:endnote>
  <w:endnote w:type="continuationSeparator" w:id="0">
    <w:p w14:paraId="63553930" w14:textId="77777777" w:rsidR="003D120D" w:rsidRDefault="003D120D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CEA7AAC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0771B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4E158134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72AE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72AE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40EB45DC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B167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B167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2A189" w14:textId="77777777" w:rsidR="003D120D" w:rsidRDefault="003D120D" w:rsidP="00184F9B">
      <w:r>
        <w:separator/>
      </w:r>
    </w:p>
  </w:footnote>
  <w:footnote w:type="continuationSeparator" w:id="0">
    <w:p w14:paraId="4B7DB931" w14:textId="77777777" w:rsidR="003D120D" w:rsidRDefault="003D120D" w:rsidP="00184F9B">
      <w:r>
        <w:continuationSeparator/>
      </w:r>
    </w:p>
  </w:footnote>
  <w:footnote w:id="1">
    <w:p w14:paraId="167A60C5" w14:textId="13E24ED7" w:rsidR="00672AED" w:rsidRPr="00672AED" w:rsidRDefault="00672AED" w:rsidP="00672AED">
      <w:r w:rsidRPr="0043782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43782B">
        <w:rPr>
          <w:rFonts w:asciiTheme="minorHAnsi" w:hAnsiTheme="minorHAnsi" w:cstheme="minorHAnsi"/>
          <w:sz w:val="16"/>
          <w:szCs w:val="16"/>
        </w:rPr>
        <w:t xml:space="preserve"> </w:t>
      </w:r>
      <w:r w:rsidRPr="00A00F24">
        <w:rPr>
          <w:rFonts w:asciiTheme="minorHAnsi" w:hAnsiTheme="minorHAnsi" w:cstheme="minorHAnsi"/>
          <w:b/>
          <w:sz w:val="16"/>
          <w:szCs w:val="16"/>
        </w:rPr>
        <w:t xml:space="preserve">Ponudnik </w:t>
      </w:r>
      <w:r w:rsidR="00194E25" w:rsidRPr="00A00F24">
        <w:rPr>
          <w:rFonts w:asciiTheme="minorHAnsi" w:hAnsiTheme="minorHAnsi" w:cstheme="minorHAnsi"/>
          <w:b/>
          <w:sz w:val="16"/>
          <w:szCs w:val="16"/>
        </w:rPr>
        <w:t>mora predračunu</w:t>
      </w:r>
      <w:r w:rsidRPr="00A00F24">
        <w:rPr>
          <w:rFonts w:asciiTheme="minorHAnsi" w:hAnsiTheme="minorHAnsi" w:cstheme="minorHAnsi"/>
          <w:b/>
          <w:sz w:val="16"/>
          <w:szCs w:val="16"/>
        </w:rPr>
        <w:t xml:space="preserve"> priložiti</w:t>
      </w:r>
      <w:r w:rsidR="00AE4B6E" w:rsidRPr="00A00F24">
        <w:rPr>
          <w:rFonts w:asciiTheme="minorHAnsi" w:hAnsiTheme="minorHAnsi" w:cstheme="minorHAnsi"/>
          <w:b/>
          <w:sz w:val="16"/>
          <w:szCs w:val="16"/>
        </w:rPr>
        <w:t xml:space="preserve"> lasten</w:t>
      </w:r>
      <w:r w:rsidRPr="00A00F24">
        <w:rPr>
          <w:rFonts w:asciiTheme="minorHAnsi" w:hAnsiTheme="minorHAnsi" w:cstheme="minorHAnsi"/>
          <w:b/>
          <w:sz w:val="16"/>
          <w:szCs w:val="16"/>
        </w:rPr>
        <w:t xml:space="preserve"> dokument, iz katerega je razvidna struktura cene z navedbo programske opreme, vrste licenc, njihovim trajanjem, številom ter ceno za vsako licenco ločeno. Prikaz stroškov, povezanih z licenčninami in zagotavljanjem veljavnosti licenc, mora obsegati obdobje desetih (10) let, kar pomeni, da mora ponudnik predstaviti oceno teh stroškov za naročnika za dodatnih šest (6) let po izteku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ps58mJafNz1lrntAjjRNGoA/ymyQVmQvLtZ7f+wKV2YpZvVjZVj+rimerjWkAzUwypJruUFToa47NgU5d2lYAA==" w:salt="VdxdxLSoceGtyhDhogVNd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76240"/>
    <w:rsid w:val="00093501"/>
    <w:rsid w:val="00096860"/>
    <w:rsid w:val="000A2FAF"/>
    <w:rsid w:val="000D0113"/>
    <w:rsid w:val="000D3414"/>
    <w:rsid w:val="000D3E31"/>
    <w:rsid w:val="000D77F4"/>
    <w:rsid w:val="000E0A4B"/>
    <w:rsid w:val="000E6310"/>
    <w:rsid w:val="000F2C1E"/>
    <w:rsid w:val="001012AF"/>
    <w:rsid w:val="00101985"/>
    <w:rsid w:val="001025FA"/>
    <w:rsid w:val="0015003B"/>
    <w:rsid w:val="00165089"/>
    <w:rsid w:val="00180C7D"/>
    <w:rsid w:val="001848C4"/>
    <w:rsid w:val="00184F9B"/>
    <w:rsid w:val="00194E25"/>
    <w:rsid w:val="001C1C50"/>
    <w:rsid w:val="001D4243"/>
    <w:rsid w:val="001F3348"/>
    <w:rsid w:val="001F5FC4"/>
    <w:rsid w:val="00220EE1"/>
    <w:rsid w:val="002235DF"/>
    <w:rsid w:val="00246A5A"/>
    <w:rsid w:val="00254577"/>
    <w:rsid w:val="00264F3C"/>
    <w:rsid w:val="00264FF8"/>
    <w:rsid w:val="00265280"/>
    <w:rsid w:val="002B5E81"/>
    <w:rsid w:val="002E4899"/>
    <w:rsid w:val="002F6DF3"/>
    <w:rsid w:val="00316F36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D120D"/>
    <w:rsid w:val="003F0047"/>
    <w:rsid w:val="003F4AA2"/>
    <w:rsid w:val="00415676"/>
    <w:rsid w:val="004262E9"/>
    <w:rsid w:val="0043782B"/>
    <w:rsid w:val="00461BA5"/>
    <w:rsid w:val="004B606A"/>
    <w:rsid w:val="004C5C17"/>
    <w:rsid w:val="004E2E3C"/>
    <w:rsid w:val="004F20FD"/>
    <w:rsid w:val="004F54F2"/>
    <w:rsid w:val="00505AED"/>
    <w:rsid w:val="00512423"/>
    <w:rsid w:val="00553423"/>
    <w:rsid w:val="00555C4D"/>
    <w:rsid w:val="00566619"/>
    <w:rsid w:val="0058360A"/>
    <w:rsid w:val="005A6830"/>
    <w:rsid w:val="005B2EBD"/>
    <w:rsid w:val="005B5C81"/>
    <w:rsid w:val="005B6811"/>
    <w:rsid w:val="005D04E1"/>
    <w:rsid w:val="005E007D"/>
    <w:rsid w:val="005E332D"/>
    <w:rsid w:val="005E4054"/>
    <w:rsid w:val="005E671E"/>
    <w:rsid w:val="006129BD"/>
    <w:rsid w:val="00632D38"/>
    <w:rsid w:val="00671759"/>
    <w:rsid w:val="00672AED"/>
    <w:rsid w:val="00687FBF"/>
    <w:rsid w:val="006A61D4"/>
    <w:rsid w:val="006B31FC"/>
    <w:rsid w:val="0070416A"/>
    <w:rsid w:val="0070618B"/>
    <w:rsid w:val="007109AE"/>
    <w:rsid w:val="00731760"/>
    <w:rsid w:val="007579B5"/>
    <w:rsid w:val="00790DD2"/>
    <w:rsid w:val="007A0935"/>
    <w:rsid w:val="007B3209"/>
    <w:rsid w:val="007C0A5F"/>
    <w:rsid w:val="007C6B47"/>
    <w:rsid w:val="007C73E3"/>
    <w:rsid w:val="007E7276"/>
    <w:rsid w:val="007F0A1A"/>
    <w:rsid w:val="007F17B6"/>
    <w:rsid w:val="00806C16"/>
    <w:rsid w:val="00842478"/>
    <w:rsid w:val="00852766"/>
    <w:rsid w:val="00893AD1"/>
    <w:rsid w:val="008A4B5D"/>
    <w:rsid w:val="008B1675"/>
    <w:rsid w:val="008C4E18"/>
    <w:rsid w:val="008C58F8"/>
    <w:rsid w:val="008D16F8"/>
    <w:rsid w:val="008E448F"/>
    <w:rsid w:val="008E5CF6"/>
    <w:rsid w:val="00905A78"/>
    <w:rsid w:val="009063F0"/>
    <w:rsid w:val="00923A77"/>
    <w:rsid w:val="0094431C"/>
    <w:rsid w:val="00994947"/>
    <w:rsid w:val="00994F5E"/>
    <w:rsid w:val="00995C01"/>
    <w:rsid w:val="009B016A"/>
    <w:rsid w:val="009B0553"/>
    <w:rsid w:val="009B0FD1"/>
    <w:rsid w:val="009C74D4"/>
    <w:rsid w:val="009C77A1"/>
    <w:rsid w:val="009D04E5"/>
    <w:rsid w:val="009E2021"/>
    <w:rsid w:val="009F14E7"/>
    <w:rsid w:val="009F2DC5"/>
    <w:rsid w:val="00A00F24"/>
    <w:rsid w:val="00A0771B"/>
    <w:rsid w:val="00A24E80"/>
    <w:rsid w:val="00A30E8B"/>
    <w:rsid w:val="00A33E6A"/>
    <w:rsid w:val="00A34F26"/>
    <w:rsid w:val="00A80851"/>
    <w:rsid w:val="00AA618B"/>
    <w:rsid w:val="00AA77E5"/>
    <w:rsid w:val="00AB1298"/>
    <w:rsid w:val="00AC2EF7"/>
    <w:rsid w:val="00AE4B6E"/>
    <w:rsid w:val="00AE57F7"/>
    <w:rsid w:val="00AF47AB"/>
    <w:rsid w:val="00B01C97"/>
    <w:rsid w:val="00B15C94"/>
    <w:rsid w:val="00B27AFA"/>
    <w:rsid w:val="00B27C55"/>
    <w:rsid w:val="00B35E29"/>
    <w:rsid w:val="00B5599B"/>
    <w:rsid w:val="00B7189A"/>
    <w:rsid w:val="00BA1CED"/>
    <w:rsid w:val="00BC78F1"/>
    <w:rsid w:val="00BD4924"/>
    <w:rsid w:val="00BE4DED"/>
    <w:rsid w:val="00BE7EA7"/>
    <w:rsid w:val="00C02627"/>
    <w:rsid w:val="00C3699C"/>
    <w:rsid w:val="00C72012"/>
    <w:rsid w:val="00C83169"/>
    <w:rsid w:val="00C866A0"/>
    <w:rsid w:val="00C86C9B"/>
    <w:rsid w:val="00C96519"/>
    <w:rsid w:val="00C96E02"/>
    <w:rsid w:val="00CB63BD"/>
    <w:rsid w:val="00CD29FE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14915"/>
    <w:rsid w:val="00E2312B"/>
    <w:rsid w:val="00E35501"/>
    <w:rsid w:val="00E37317"/>
    <w:rsid w:val="00E439B6"/>
    <w:rsid w:val="00E728B1"/>
    <w:rsid w:val="00E9442B"/>
    <w:rsid w:val="00ED3012"/>
    <w:rsid w:val="00ED7BC0"/>
    <w:rsid w:val="00EF24B7"/>
    <w:rsid w:val="00EF5954"/>
    <w:rsid w:val="00F00295"/>
    <w:rsid w:val="00F103CF"/>
    <w:rsid w:val="00F16086"/>
    <w:rsid w:val="00F2173D"/>
    <w:rsid w:val="00F42929"/>
    <w:rsid w:val="00F43BD5"/>
    <w:rsid w:val="00F469D4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2AE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2AED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F4B28-0E08-4469-BD3E-5E4A99FB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1</TotalTime>
  <Pages>1</Pages>
  <Words>185</Words>
  <Characters>1057</Characters>
  <Application>Microsoft Office Word</Application>
  <DocSecurity>8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Brigita Kozlevčar Žorga</cp:lastModifiedBy>
  <cp:revision>3</cp:revision>
  <cp:lastPrinted>2019-02-26T13:34:00Z</cp:lastPrinted>
  <dcterms:created xsi:type="dcterms:W3CDTF">2021-07-22T11:30:00Z</dcterms:created>
  <dcterms:modified xsi:type="dcterms:W3CDTF">2021-07-23T09:18:00Z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